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B5098" w14:textId="6F0A6B80" w:rsidR="006B2F86" w:rsidRDefault="009E6780" w:rsidP="00E71FC3">
      <w:pPr>
        <w:pStyle w:val="NoSpacing"/>
      </w:pPr>
      <w:r>
        <w:rPr>
          <w:u w:val="single"/>
        </w:rPr>
        <w:t>William KIDLAM</w:t>
      </w:r>
      <w:r>
        <w:t xml:space="preserve">      (d.1427)</w:t>
      </w:r>
    </w:p>
    <w:p w14:paraId="7DCAFE57" w14:textId="09C716DD" w:rsidR="009E6780" w:rsidRDefault="009E6780" w:rsidP="00E71FC3">
      <w:pPr>
        <w:pStyle w:val="NoSpacing"/>
      </w:pPr>
      <w:r>
        <w:t xml:space="preserve">of York. </w:t>
      </w:r>
      <w:proofErr w:type="spellStart"/>
      <w:r>
        <w:t>Tapiter</w:t>
      </w:r>
      <w:proofErr w:type="spellEnd"/>
      <w:r>
        <w:t>.</w:t>
      </w:r>
    </w:p>
    <w:p w14:paraId="35C4DCE0" w14:textId="5C5A5DDF" w:rsidR="009E6780" w:rsidRDefault="009E6780" w:rsidP="00E71FC3">
      <w:pPr>
        <w:pStyle w:val="NoSpacing"/>
      </w:pPr>
    </w:p>
    <w:p w14:paraId="11D02322" w14:textId="4A19EFAC" w:rsidR="009E6780" w:rsidRDefault="009E6780" w:rsidP="00E71FC3">
      <w:pPr>
        <w:pStyle w:val="NoSpacing"/>
      </w:pPr>
    </w:p>
    <w:p w14:paraId="5BF8630F" w14:textId="77777777" w:rsidR="001400E3" w:rsidRDefault="001400E3" w:rsidP="001400E3">
      <w:r>
        <w:tab/>
        <w:t>1427</w:t>
      </w:r>
      <w:r>
        <w:tab/>
        <w:t>He bequeathed 20d to the Gild of Corpus Christi.</w:t>
      </w:r>
    </w:p>
    <w:p w14:paraId="600C8933" w14:textId="24F8CF6E" w:rsidR="001400E3" w:rsidRDefault="001400E3" w:rsidP="001400E3">
      <w:r>
        <w:tab/>
      </w:r>
      <w:r>
        <w:tab/>
        <w:t>(www.york.ac.uk/inst/cms/resources/crouch/York)</w:t>
      </w:r>
    </w:p>
    <w:p w14:paraId="5A2CD7FC" w14:textId="2005D1D5" w:rsidR="009E6780" w:rsidRDefault="009E6780" w:rsidP="00E71FC3">
      <w:pPr>
        <w:pStyle w:val="NoSpacing"/>
      </w:pPr>
      <w:r>
        <w:t>10 Jan.1427</w:t>
      </w:r>
      <w:r>
        <w:tab/>
        <w:t>He made his Will.   (W.Y.R. p.97)</w:t>
      </w:r>
    </w:p>
    <w:p w14:paraId="751C469E" w14:textId="77777777" w:rsidR="009E6780" w:rsidRDefault="009E6780" w:rsidP="009E6780">
      <w:pPr>
        <w:pStyle w:val="NoSpacing"/>
      </w:pPr>
      <w:r>
        <w:t>18 Mar.</w:t>
      </w:r>
      <w:r>
        <w:tab/>
        <w:t>Probate of his Will.  (ibid.)</w:t>
      </w:r>
    </w:p>
    <w:p w14:paraId="58CE19CD" w14:textId="77777777" w:rsidR="009E6780" w:rsidRDefault="009E6780" w:rsidP="009E6780">
      <w:pPr>
        <w:pStyle w:val="NoSpacing"/>
      </w:pPr>
    </w:p>
    <w:p w14:paraId="75C0B7CB" w14:textId="77777777" w:rsidR="009E6780" w:rsidRDefault="009E6780" w:rsidP="009E6780">
      <w:pPr>
        <w:pStyle w:val="NoSpacing"/>
      </w:pPr>
    </w:p>
    <w:p w14:paraId="7D57DD47" w14:textId="783A8234" w:rsidR="009E6780" w:rsidRDefault="009E6780" w:rsidP="009E6780">
      <w:pPr>
        <w:pStyle w:val="NoSpacing"/>
      </w:pPr>
      <w:r>
        <w:t>16 February 2019</w:t>
      </w:r>
    </w:p>
    <w:p w14:paraId="77A1FD86" w14:textId="5B29CBEE" w:rsidR="001400E3" w:rsidRDefault="001400E3" w:rsidP="009E6780">
      <w:pPr>
        <w:pStyle w:val="NoSpacing"/>
      </w:pPr>
      <w:r>
        <w:t>16 September 2019</w:t>
      </w:r>
      <w:bookmarkStart w:id="0" w:name="_GoBack"/>
      <w:bookmarkEnd w:id="0"/>
    </w:p>
    <w:p w14:paraId="1A4F9692" w14:textId="5EBAB59D" w:rsidR="009E6780" w:rsidRPr="009E6780" w:rsidRDefault="009E6780" w:rsidP="00E71FC3">
      <w:pPr>
        <w:pStyle w:val="NoSpacing"/>
      </w:pPr>
    </w:p>
    <w:sectPr w:rsidR="009E6780" w:rsidRPr="009E67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1AF45" w14:textId="77777777" w:rsidR="009E6780" w:rsidRDefault="009E6780" w:rsidP="00E71FC3">
      <w:r>
        <w:separator/>
      </w:r>
    </w:p>
  </w:endnote>
  <w:endnote w:type="continuationSeparator" w:id="0">
    <w:p w14:paraId="0CA9798F" w14:textId="77777777" w:rsidR="009E6780" w:rsidRDefault="009E678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269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F45A6" w14:textId="77777777" w:rsidR="009E6780" w:rsidRDefault="009E6780" w:rsidP="00E71FC3">
      <w:r>
        <w:separator/>
      </w:r>
    </w:p>
  </w:footnote>
  <w:footnote w:type="continuationSeparator" w:id="0">
    <w:p w14:paraId="17CBA8FF" w14:textId="77777777" w:rsidR="009E6780" w:rsidRDefault="009E678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780"/>
    <w:rsid w:val="001400E3"/>
    <w:rsid w:val="001A7C09"/>
    <w:rsid w:val="00577BD5"/>
    <w:rsid w:val="00656CBA"/>
    <w:rsid w:val="006A1F77"/>
    <w:rsid w:val="00733BE7"/>
    <w:rsid w:val="009E678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96EFC"/>
  <w15:chartTrackingRefBased/>
  <w15:docId w15:val="{DF9F7EB6-39ED-40D3-8FB1-F66B0B14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400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2019-02-16T21:33:00Z</dcterms:created>
  <dcterms:modified xsi:type="dcterms:W3CDTF">2019-09-16T07:58:00Z</dcterms:modified>
</cp:coreProperties>
</file>